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701"/>
          <w:tab w:val="right" w:pos="9923"/>
        </w:tabs>
        <w:snapToGrid w:val="0"/>
        <w:spacing w:before="120" w:after="120"/>
        <w:rPr>
          <w:rFonts w:ascii="Arial" w:hAnsi="Arial" w:eastAsia="MS Mincho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  <w:lang w:eastAsia="zh-CN"/>
        </w:rPr>
        <w:t>3GPP TSG-RAN WG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3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Meeting #13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 xml:space="preserve">1                                                            </w:t>
      </w:r>
      <w:r>
        <w:rPr>
          <w:rFonts w:ascii="Arial" w:hAnsi="Arial" w:eastAsia="MS Mincho"/>
          <w:b/>
          <w:sz w:val="24"/>
          <w:szCs w:val="24"/>
          <w:lang w:eastAsia="zh-CN"/>
        </w:rPr>
        <w:t>R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3</w:t>
      </w:r>
      <w:r>
        <w:rPr>
          <w:rFonts w:ascii="Arial" w:hAnsi="Arial" w:eastAsia="MS Mincho"/>
          <w:b/>
          <w:sz w:val="24"/>
          <w:szCs w:val="24"/>
          <w:lang w:eastAsia="zh-CN"/>
        </w:rPr>
        <w:t>-2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60682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  <w:lang w:eastAsia="zh-CN"/>
        </w:rPr>
        <w:t>Goteborg, Sweden, 9</w:t>
      </w:r>
      <w:r>
        <w:rPr>
          <w:rFonts w:ascii="Arial" w:hAnsi="Arial" w:eastAsia="MS Mincho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– 13</w:t>
      </w:r>
      <w:r>
        <w:rPr>
          <w:rFonts w:ascii="Arial" w:hAnsi="Arial" w:eastAsia="MS Mincho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February 2026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hint="eastAsia" w:ascii="Arial" w:hAnsi="Arial" w:cs="Arial"/>
          <w:bCs/>
          <w:lang w:eastAsia="zh-CN"/>
        </w:rPr>
        <w:t xml:space="preserve"> MWAB-gNB Configurations  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S5-255704/R3-</w:t>
      </w:r>
      <w:r>
        <w:rPr>
          <w:rFonts w:ascii="Arial" w:hAnsi="Arial" w:cs="Arial"/>
          <w:bCs/>
          <w:lang w:eastAsia="zh-CN"/>
        </w:rPr>
        <w:t>26</w:t>
      </w:r>
      <w:r>
        <w:rPr>
          <w:rFonts w:hint="eastAsia" w:ascii="Arial" w:hAnsi="Arial" w:cs="Arial"/>
          <w:bCs/>
          <w:lang w:eastAsia="zh-CN"/>
        </w:rPr>
        <w:t>0022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 xml:space="preserve">elease </w:t>
      </w:r>
      <w:r>
        <w:rPr>
          <w:rFonts w:hint="eastAsia" w:ascii="Arial" w:hAnsi="Arial" w:cs="Arial"/>
          <w:bCs/>
          <w:lang w:eastAsia="zh-CN"/>
        </w:rPr>
        <w:t xml:space="preserve">20 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AdNRM_Ph4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hint="eastAsia" w:ascii="Arial" w:hAnsi="Arial" w:cs="Arial"/>
          <w:bCs/>
          <w:lang w:eastAsia="zh-CN"/>
        </w:rPr>
        <w:t>3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SA5, SA2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>Contact person:</w:t>
      </w: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Mengzhen Wang</w:t>
      </w: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wang.mengzhen@zte.com.cn</w:t>
      </w: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</w:p>
    <w:p>
      <w:pPr>
        <w:spacing w:after="60"/>
        <w:ind w:left="1985" w:hanging="1985"/>
        <w:textAlignment w:val="baseline"/>
        <w:rPr>
          <w:rStyle w:val="24"/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Send any reply LS to:</w:t>
      </w:r>
      <w:r>
        <w:rPr>
          <w:rFonts w:ascii="Arial" w:hAnsi="Arial" w:eastAsia="Times New Roman" w:cs="Arial"/>
          <w:b/>
          <w:bCs/>
        </w:rPr>
        <w:tab/>
      </w:r>
      <w:r>
        <w:rPr>
          <w:rFonts w:ascii="Arial" w:hAnsi="Arial" w:eastAsia="Times New Roman" w:cs="Arial"/>
          <w:b/>
          <w:bCs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eastAsia="Times New Roman" w:cs="Arial"/>
          <w:b/>
          <w:bCs/>
        </w:rPr>
        <w:t>mailto:3GPPLiaison@etsi.org</w:t>
      </w:r>
      <w:r>
        <w:rPr>
          <w:rStyle w:val="24"/>
          <w:rFonts w:ascii="Arial" w:hAnsi="Arial" w:eastAsia="Times New Roman" w:cs="Arial"/>
          <w:b/>
          <w:bCs/>
        </w:rPr>
        <w:fldChar w:fldCharType="end"/>
      </w:r>
    </w:p>
    <w:p>
      <w:pPr>
        <w:spacing w:after="60"/>
        <w:ind w:left="1985" w:hanging="1985"/>
        <w:textAlignment w:val="baseline"/>
        <w:rPr>
          <w:rStyle w:val="24"/>
          <w:rFonts w:ascii="Arial" w:hAnsi="Arial" w:eastAsia="Times New Roman" w:cs="Arial"/>
          <w:b/>
          <w:bCs/>
        </w:rPr>
      </w:pP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Attachments:</w:t>
      </w:r>
      <w:r>
        <w:rPr>
          <w:rFonts w:ascii="Arial" w:hAnsi="Arial" w:eastAsia="Times New Roman" w:cs="Arial"/>
          <w:b/>
          <w:bCs/>
        </w:rPr>
        <w:tab/>
      </w:r>
    </w:p>
    <w:p>
      <w:pPr>
        <w:pStyle w:val="3"/>
        <w:tabs>
          <w:tab w:val="clear" w:pos="4680"/>
          <w:tab w:val="clear" w:pos="9360"/>
        </w:tabs>
      </w:pPr>
      <w:r>
        <w:t>Overall description</w:t>
      </w:r>
    </w:p>
    <w:p>
      <w:pPr>
        <w:spacing w:line="269" w:lineRule="auto"/>
        <w:jc w:val="both"/>
        <w:rPr>
          <w:rFonts w:ascii="Arial" w:hAnsi="Arial" w:cs="Arial"/>
          <w:bCs/>
          <w:lang w:eastAsia="zh-CN"/>
        </w:rPr>
      </w:pPr>
      <w:r>
        <w:rPr>
          <w:rFonts w:hint="eastAsia" w:ascii="Arial" w:hAnsi="Arial" w:cs="Arial"/>
          <w:lang w:eastAsia="zh-CN"/>
        </w:rPr>
        <w:t xml:space="preserve">RAN3 </w:t>
      </w:r>
      <w:r>
        <w:rPr>
          <w:rFonts w:ascii="Arial" w:hAnsi="Arial" w:eastAsia="Malgun Gothic" w:cs="Arial"/>
          <w:szCs w:val="22"/>
        </w:rPr>
        <w:t xml:space="preserve">thanks </w:t>
      </w:r>
      <w:r>
        <w:rPr>
          <w:rFonts w:hint="eastAsia" w:ascii="Arial" w:hAnsi="Arial" w:cs="Arial"/>
          <w:szCs w:val="22"/>
          <w:lang w:eastAsia="zh-CN"/>
        </w:rPr>
        <w:t>SA5</w:t>
      </w:r>
      <w:r>
        <w:rPr>
          <w:rFonts w:ascii="Arial" w:hAnsi="Arial" w:eastAsia="Malgun Gothic" w:cs="Arial"/>
          <w:szCs w:val="22"/>
        </w:rPr>
        <w:t xml:space="preserve"> for the LS on</w:t>
      </w:r>
      <w:r>
        <w:rPr>
          <w:rFonts w:hint="eastAsia" w:ascii="Arial" w:hAnsi="Arial" w:cs="Arial"/>
          <w:szCs w:val="22"/>
          <w:lang w:eastAsia="zh-CN"/>
        </w:rPr>
        <w:t xml:space="preserve"> M</w:t>
      </w:r>
      <w:r>
        <w:rPr>
          <w:rFonts w:hint="eastAsia" w:ascii="Arial" w:hAnsi="Arial" w:cs="Arial"/>
          <w:bCs/>
          <w:lang w:eastAsia="zh-CN"/>
        </w:rPr>
        <w:t>WAB-gNB configurations.</w:t>
      </w:r>
    </w:p>
    <w:p>
      <w:pPr>
        <w:spacing w:line="269" w:lineRule="auto"/>
        <w:jc w:val="both"/>
        <w:rPr>
          <w:rFonts w:ascii="Arial" w:hAnsi="Arial" w:cs="Arial"/>
          <w:bCs/>
          <w:lang w:eastAsia="zh-CN"/>
        </w:rPr>
      </w:pPr>
      <w:r>
        <w:rPr>
          <w:rFonts w:hint="eastAsia" w:ascii="Arial" w:hAnsi="Arial" w:cs="Arial"/>
          <w:bCs/>
          <w:lang w:eastAsia="zh-CN"/>
        </w:rPr>
        <w:t>Regarding the following optional configurations for a WAB-gNB required from the OAM server, RAN3 has discussed and made the following conclusions.</w:t>
      </w:r>
    </w:p>
    <w:p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</w:t>
      </w:r>
    </w:p>
    <w:p>
      <w:pPr>
        <w:ind w:left="54"/>
        <w:rPr>
          <w:i/>
          <w:szCs w:val="21"/>
          <w:lang w:eastAsia="zh-CN"/>
        </w:rPr>
      </w:pPr>
      <w:r>
        <w:rPr>
          <w:i/>
          <w:szCs w:val="21"/>
          <w:lang w:eastAsia="zh-CN"/>
        </w:rPr>
        <w:t>Specifically, besides the required configurations for a normal gNB, a MWAB-gNB would require the following optional configurations from the OAM server of the MWAB Broadcasted PLMN/SNPN:</w:t>
      </w:r>
    </w:p>
    <w:p>
      <w:pPr>
        <w:pStyle w:val="31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5.49.1.3);</w:t>
      </w:r>
    </w:p>
    <w:p>
      <w:pPr>
        <w:pStyle w:val="31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>
      <w:pPr>
        <w:pStyle w:val="31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Different configuration parameter sets each associated to a different area (TS 23.501 clause 5.49.2.2);</w:t>
      </w:r>
    </w:p>
    <w:p>
      <w:pPr>
        <w:pStyle w:val="31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Pre-configured authorization information, e.g. location or time to turn on/shut down the MWAB operation (TS 23.501 clause 5.49.3.3);</w:t>
      </w:r>
    </w:p>
    <w:p>
      <w:pPr>
        <w:pStyle w:val="31"/>
        <w:numPr>
          <w:ilvl w:val="0"/>
          <w:numId w:val="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a MWAB’s geo-location to the ULI information (TS 23.501 clause 5.49.4).</w:t>
      </w:r>
    </w:p>
    <w:p>
      <w:pPr>
        <w:rPr>
          <w:lang w:eastAsia="zh-CN"/>
        </w:rPr>
      </w:pPr>
      <w:r>
        <w:rPr>
          <w:lang w:eastAsia="zh-CN"/>
        </w:rPr>
        <w:t>…………………………………………………………………………………………………………………………</w:t>
      </w:r>
    </w:p>
    <w:p>
      <w:pPr>
        <w:spacing w:line="269" w:lineRule="auto"/>
        <w:jc w:val="both"/>
        <w:rPr>
          <w:rFonts w:ascii="Arial" w:hAnsi="Arial" w:cs="Arial"/>
          <w:bCs/>
          <w:color w:val="auto"/>
          <w:lang w:eastAsia="zh-CN"/>
        </w:rPr>
      </w:pPr>
      <w:r>
        <w:rPr>
          <w:rFonts w:hint="eastAsia" w:ascii="Arial" w:hAnsi="Arial" w:cs="Arial"/>
          <w:bCs/>
          <w:lang w:eastAsia="zh-CN"/>
        </w:rPr>
        <w:t>For bullets #1 and #2, RAN3</w:t>
      </w:r>
      <w:r>
        <w:rPr>
          <w:rFonts w:ascii="Arial" w:hAnsi="Arial" w:cs="Arial"/>
          <w:bCs/>
          <w:lang w:eastAsia="zh-CN"/>
        </w:rPr>
        <w:t xml:space="preserve"> thinks that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color w:val="auto"/>
          <w:lang w:val="en-US" w:eastAsia="zh-CN"/>
        </w:rPr>
        <w:t>they are introduced and specified by SA2 and therefore should be dependent on SA2</w:t>
      </w:r>
      <w:bookmarkStart w:id="5" w:name="_GoBack"/>
      <w:bookmarkEnd w:id="5"/>
      <w:r>
        <w:rPr>
          <w:rFonts w:hint="eastAsia" w:ascii="Arial" w:hAnsi="Arial" w:cs="Arial"/>
          <w:bCs/>
          <w:color w:val="auto"/>
          <w:lang w:eastAsia="zh-CN"/>
        </w:rPr>
        <w:t>.</w:t>
      </w:r>
    </w:p>
    <w:p>
      <w:pPr>
        <w:spacing w:line="269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hint="eastAsia" w:ascii="Arial" w:hAnsi="Arial" w:cs="Arial"/>
          <w:bCs/>
          <w:lang w:eastAsia="zh-CN"/>
        </w:rPr>
        <w:t xml:space="preserve">For bullets #3, #4 and #5, RAN3 confirms that optional configurations are required from the OAM server, </w:t>
      </w:r>
      <w:r>
        <w:rPr>
          <w:rFonts w:ascii="Arial" w:hAnsi="Arial" w:cs="Arial"/>
          <w:bCs/>
          <w:lang w:eastAsia="zh-CN"/>
        </w:rPr>
        <w:t>according to</w:t>
      </w:r>
      <w:r>
        <w:rPr>
          <w:rFonts w:hint="eastAsia" w:ascii="Arial" w:hAnsi="Arial" w:cs="Arial"/>
          <w:bCs/>
          <w:lang w:eastAsia="zh-CN"/>
        </w:rPr>
        <w:t xml:space="preserve"> the </w:t>
      </w:r>
      <w:r>
        <w:rPr>
          <w:rFonts w:ascii="Arial" w:hAnsi="Arial" w:cs="Arial"/>
          <w:bCs/>
          <w:lang w:eastAsia="zh-CN"/>
        </w:rPr>
        <w:t>corresponding</w:t>
      </w:r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normative text</w:t>
      </w:r>
      <w:r>
        <w:rPr>
          <w:rFonts w:hint="eastAsia" w:ascii="Arial" w:hAnsi="Arial" w:cs="Arial"/>
          <w:bCs/>
          <w:lang w:eastAsia="zh-CN"/>
        </w:rPr>
        <w:t xml:space="preserve"> in TS 38.401</w:t>
      </w:r>
      <w:r>
        <w:rPr>
          <w:rFonts w:ascii="Arial" w:hAnsi="Arial" w:cs="Arial"/>
          <w:bCs/>
          <w:lang w:eastAsia="zh-CN"/>
        </w:rPr>
        <w:t>,</w:t>
      </w:r>
      <w:r>
        <w:rPr>
          <w:rFonts w:hint="eastAsia" w:ascii="Arial" w:hAnsi="Arial" w:cs="Arial"/>
          <w:bCs/>
          <w:lang w:eastAsia="zh-CN"/>
        </w:rPr>
        <w:t xml:space="preserve"> clauses 12.2.1, 12.4, and 12.5</w:t>
      </w:r>
      <w:r>
        <w:rPr>
          <w:rFonts w:ascii="Arial" w:hAnsi="Arial" w:cs="Arial"/>
          <w:bCs/>
          <w:lang w:eastAsia="zh-CN"/>
        </w:rPr>
        <w:t>,</w:t>
      </w:r>
      <w:r>
        <w:rPr>
          <w:rFonts w:hint="eastAsia" w:ascii="Arial" w:hAnsi="Arial" w:cs="Arial"/>
          <w:bCs/>
          <w:lang w:eastAsia="zh-CN"/>
        </w:rPr>
        <w:t xml:space="preserve"> respectively. For bullet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eastAsia="zh-CN"/>
        </w:rPr>
        <w:t xml:space="preserve">#5, RAN3 would like to further clarify that it should be the </w:t>
      </w:r>
      <w:r>
        <w:rPr>
          <w:rFonts w:ascii="Arial" w:hAnsi="Arial" w:cs="Arial"/>
          <w:bCs/>
          <w:lang w:eastAsia="zh-CN"/>
        </w:rPr>
        <w:t>“</w:t>
      </w:r>
      <w:r>
        <w:rPr>
          <w:rFonts w:hint="eastAsia" w:ascii="Arial" w:hAnsi="Arial" w:cs="Arial"/>
          <w:bCs/>
          <w:lang w:eastAsia="zh-CN"/>
        </w:rPr>
        <w:t>Mapping of a MWAB</w:t>
      </w:r>
      <w:r>
        <w:rPr>
          <w:rFonts w:ascii="Arial" w:hAnsi="Arial" w:cs="Arial"/>
          <w:bCs/>
          <w:lang w:eastAsia="zh-CN"/>
        </w:rPr>
        <w:t>’</w:t>
      </w:r>
      <w:r>
        <w:rPr>
          <w:rFonts w:hint="eastAsia" w:ascii="Arial" w:hAnsi="Arial" w:cs="Arial"/>
          <w:bCs/>
          <w:lang w:eastAsia="zh-CN"/>
        </w:rPr>
        <w:t xml:space="preserve">s geo-location to the </w:t>
      </w:r>
      <w:r>
        <w:rPr>
          <w:rFonts w:hint="eastAsia" w:ascii="Arial" w:hAnsi="Arial" w:cs="Arial"/>
          <w:bCs/>
          <w:u w:val="single"/>
          <w:lang w:eastAsia="zh-CN"/>
        </w:rPr>
        <w:t>Additional</w:t>
      </w:r>
      <w:r>
        <w:rPr>
          <w:rFonts w:hint="eastAsia" w:ascii="Arial" w:hAnsi="Arial" w:cs="Arial"/>
          <w:bCs/>
          <w:lang w:eastAsia="zh-CN"/>
        </w:rPr>
        <w:t xml:space="preserve"> ULI information</w:t>
      </w:r>
      <w:r>
        <w:rPr>
          <w:rFonts w:ascii="Arial" w:hAnsi="Arial" w:cs="Arial"/>
          <w:bCs/>
          <w:lang w:eastAsia="zh-CN"/>
        </w:rPr>
        <w:t>”</w:t>
      </w:r>
      <w:r>
        <w:rPr>
          <w:rFonts w:hint="eastAsia" w:ascii="Arial" w:hAnsi="Arial" w:cs="Arial"/>
          <w:bCs/>
          <w:lang w:eastAsia="zh-CN"/>
        </w:rPr>
        <w:t xml:space="preserve"> (the term </w:t>
      </w:r>
      <w:r>
        <w:rPr>
          <w:rFonts w:ascii="Arial" w:hAnsi="Arial" w:cs="Arial"/>
          <w:bCs/>
          <w:lang w:eastAsia="zh-CN"/>
        </w:rPr>
        <w:t>“</w:t>
      </w:r>
      <w:r>
        <w:rPr>
          <w:rFonts w:hint="eastAsia" w:ascii="Arial" w:hAnsi="Arial" w:cs="Arial"/>
          <w:bCs/>
          <w:lang w:eastAsia="zh-CN"/>
        </w:rPr>
        <w:t>Additional</w:t>
      </w:r>
      <w:r>
        <w:rPr>
          <w:rFonts w:ascii="Arial" w:hAnsi="Arial" w:cs="Arial"/>
          <w:bCs/>
          <w:lang w:eastAsia="zh-CN"/>
        </w:rPr>
        <w:t>”</w:t>
      </w:r>
      <w:r>
        <w:rPr>
          <w:rFonts w:hint="eastAsia" w:ascii="Arial" w:hAnsi="Arial" w:cs="Arial"/>
          <w:bCs/>
          <w:lang w:eastAsia="zh-CN"/>
        </w:rPr>
        <w:t xml:space="preserve"> was missing in the original sentence).</w:t>
      </w:r>
    </w:p>
    <w:p>
      <w:pPr>
        <w:pStyle w:val="3"/>
        <w:tabs>
          <w:tab w:val="clear" w:pos="4680"/>
          <w:tab w:val="clear" w:pos="9360"/>
        </w:tabs>
      </w:pPr>
      <w:r>
        <w:t>Action</w:t>
      </w:r>
    </w:p>
    <w:p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SA5 and SA2</w:t>
      </w:r>
      <w:r>
        <w:rPr>
          <w:rFonts w:ascii="Arial" w:hAnsi="Arial" w:cs="Arial"/>
          <w:b/>
          <w:sz w:val="22"/>
          <w:szCs w:val="22"/>
        </w:rPr>
        <w:t>:</w:t>
      </w:r>
    </w:p>
    <w:p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</w:t>
      </w:r>
      <w:r>
        <w:rPr>
          <w:rFonts w:hint="eastAsia"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>
        <w:rPr>
          <w:rFonts w:hint="eastAsia" w:ascii="Arial" w:hAnsi="Arial" w:cs="Arial"/>
          <w:lang w:eastAsia="zh-CN"/>
        </w:rPr>
        <w:t>kind</w:t>
      </w:r>
      <w:r>
        <w:rPr>
          <w:rFonts w:ascii="Arial" w:hAnsi="Arial" w:cs="Arial"/>
          <w:lang w:eastAsia="zh-CN"/>
        </w:rPr>
        <w:t xml:space="preserve">ly requests </w:t>
      </w:r>
      <w:r>
        <w:rPr>
          <w:rFonts w:hint="eastAsia" w:ascii="Arial" w:hAnsi="Arial" w:cs="Arial"/>
          <w:lang w:eastAsia="zh-CN"/>
        </w:rPr>
        <w:t>SA5 and SA2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hint="eastAsia"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hint="eastAsia" w:ascii="Arial" w:hAnsi="Arial" w:cs="Arial"/>
          <w:lang w:eastAsia="zh-CN"/>
        </w:rPr>
        <w:t xml:space="preserve">. </w:t>
      </w:r>
    </w:p>
    <w:p>
      <w:pPr>
        <w:pStyle w:val="3"/>
        <w:tabs>
          <w:tab w:val="clear" w:pos="4680"/>
          <w:tab w:val="clear" w:pos="9360"/>
        </w:tabs>
      </w:pPr>
      <w:r>
        <w:t>Dates of the next TSG RAN WG</w:t>
      </w:r>
      <w:r>
        <w:rPr>
          <w:rFonts w:hint="eastAsia" w:eastAsia="宋体"/>
          <w:lang w:val="en-US" w:eastAsia="zh-CN"/>
        </w:rPr>
        <w:t>3</w:t>
      </w:r>
      <w:r>
        <w:t xml:space="preserve"> meetings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MS Mincho" w:cs="Arial"/>
          <w:bCs/>
        </w:rPr>
        <w:t xml:space="preserve"> Meeting #1</w:t>
      </w:r>
      <w:r>
        <w:rPr>
          <w:rFonts w:ascii="Arial" w:hAnsi="Arial" w:cs="Arial" w:eastAsiaTheme="minorEastAsia"/>
          <w:bCs/>
          <w:lang w:eastAsia="zh-CN"/>
        </w:rPr>
        <w:t>3</w:t>
      </w:r>
      <w:r>
        <w:rPr>
          <w:rFonts w:hint="eastAsia" w:ascii="Arial" w:hAnsi="Arial" w:cs="Arial" w:eastAsiaTheme="minorEastAsia"/>
          <w:bCs/>
          <w:lang w:eastAsia="zh-CN"/>
        </w:rPr>
        <w:t>2bis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Julian’s, Malta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lang w:val="en-GB"/>
        </w:rPr>
      </w:pPr>
      <w:r>
        <w:rPr>
          <w:rFonts w:ascii="Arial" w:hAnsi="Arial" w:eastAsia="MS Mincho" w:cs="Arial"/>
          <w:bCs/>
        </w:rPr>
        <w:t>TSG RAN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eastAsia="MS Mincho" w:cs="Arial"/>
          <w:bCs/>
        </w:rPr>
        <w:t xml:space="preserve"> Meeting #13</w:t>
      </w:r>
      <w:r>
        <w:rPr>
          <w:rFonts w:hint="eastAsia" w:ascii="Arial" w:hAnsi="Arial" w:cs="Arial"/>
          <w:bCs/>
          <w:lang w:eastAsia="zh-CN"/>
        </w:rPr>
        <w:t>2</w:t>
      </w:r>
      <w:r>
        <w:rPr>
          <w:rFonts w:ascii="Arial" w:hAnsi="Arial" w:eastAsia="MS Mincho" w:cs="Arial"/>
          <w:bCs/>
        </w:rPr>
        <w:t xml:space="preserve">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</w:t>
      </w:r>
      <w:r>
        <w:rPr>
          <w:rFonts w:hint="eastAsia" w:ascii="Arial" w:hAnsi="Arial" w:cs="Arial" w:eastAsiaTheme="minorEastAsia"/>
          <w:bCs/>
          <w:lang w:eastAsia="zh-CN"/>
        </w:rPr>
        <w:t>8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 xml:space="preserve">– </w:t>
      </w:r>
      <w:r>
        <w:rPr>
          <w:rFonts w:hint="eastAsia" w:ascii="Arial" w:hAnsi="Arial" w:cs="Arial"/>
          <w:bCs/>
          <w:lang w:eastAsia="zh-CN"/>
        </w:rPr>
        <w:t>22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May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Dalian, China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E2672B"/>
    <w:multiLevelType w:val="multilevel"/>
    <w:tmpl w:val="14E2672B"/>
    <w:lvl w:ilvl="0" w:tentative="0">
      <w:start w:val="1"/>
      <w:numFmt w:val="bullet"/>
      <w:pStyle w:val="58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901125"/>
    <w:multiLevelType w:val="multilevel"/>
    <w:tmpl w:val="26901125"/>
    <w:lvl w:ilvl="0" w:tentative="0">
      <w:start w:val="1"/>
      <w:numFmt w:val="decimal"/>
      <w:pStyle w:val="11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3D7D24F1"/>
    <w:multiLevelType w:val="multilevel"/>
    <w:tmpl w:val="3D7D24F1"/>
    <w:lvl w:ilvl="0" w:tentative="0">
      <w:start w:val="1"/>
      <w:numFmt w:val="bullet"/>
      <w:lvlText w:val="-"/>
      <w:lvlJc w:val="left"/>
      <w:pPr>
        <w:ind w:left="774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5">
    <w:nsid w:val="498775B6"/>
    <w:multiLevelType w:val="multilevel"/>
    <w:tmpl w:val="498775B6"/>
    <w:lvl w:ilvl="0" w:tentative="0">
      <w:start w:val="1"/>
      <w:numFmt w:val="decimal"/>
      <w:pStyle w:val="90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3162D2F"/>
    <w:multiLevelType w:val="multilevel"/>
    <w:tmpl w:val="53162D2F"/>
    <w:lvl w:ilvl="0" w:tentative="0">
      <w:start w:val="1"/>
      <w:numFmt w:val="decimal"/>
      <w:pStyle w:val="3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5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6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lvl w:ilvl="0" w:tentative="1">
        <w:start w:val="1"/>
        <w:numFmt w:val="bullet"/>
        <w:pStyle w:val="87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95F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06F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544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8A4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288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5BC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6C52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2FB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694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3A8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5FD5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538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773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14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9B1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2F71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72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0A57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04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F9F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DAA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4E7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67A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5AD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4DD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930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0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984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2C0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6F68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473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1FC8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19810AD"/>
    <w:rsid w:val="021CBFA0"/>
    <w:rsid w:val="0257117E"/>
    <w:rsid w:val="02BCBB1A"/>
    <w:rsid w:val="02C45698"/>
    <w:rsid w:val="02CDE9F7"/>
    <w:rsid w:val="03365CD8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2E6BBB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527505"/>
    <w:rsid w:val="0A7B1CDE"/>
    <w:rsid w:val="0A886DB3"/>
    <w:rsid w:val="0ACDDF83"/>
    <w:rsid w:val="0AF1C018"/>
    <w:rsid w:val="0B0594B7"/>
    <w:rsid w:val="0B5AC7D6"/>
    <w:rsid w:val="0B6401BF"/>
    <w:rsid w:val="0B6563FD"/>
    <w:rsid w:val="0B7150C3"/>
    <w:rsid w:val="0BA2E257"/>
    <w:rsid w:val="0BE28EB5"/>
    <w:rsid w:val="0C3709E8"/>
    <w:rsid w:val="0C43C463"/>
    <w:rsid w:val="0C573060"/>
    <w:rsid w:val="0C624AA7"/>
    <w:rsid w:val="0C6BA1E8"/>
    <w:rsid w:val="0CA30F99"/>
    <w:rsid w:val="0CD2FFDC"/>
    <w:rsid w:val="0CDA1B81"/>
    <w:rsid w:val="0CE33BFC"/>
    <w:rsid w:val="0D07DFE7"/>
    <w:rsid w:val="0D970326"/>
    <w:rsid w:val="0DB06CEA"/>
    <w:rsid w:val="0DC38CE4"/>
    <w:rsid w:val="0DC71E33"/>
    <w:rsid w:val="0DE8F4F1"/>
    <w:rsid w:val="0E7D7AFC"/>
    <w:rsid w:val="0F627D85"/>
    <w:rsid w:val="0F726E95"/>
    <w:rsid w:val="0FC51237"/>
    <w:rsid w:val="0FDBC2F2"/>
    <w:rsid w:val="0FFD3DE4"/>
    <w:rsid w:val="100E5A18"/>
    <w:rsid w:val="106C3A89"/>
    <w:rsid w:val="108230A5"/>
    <w:rsid w:val="1082430A"/>
    <w:rsid w:val="1096053E"/>
    <w:rsid w:val="11222DC2"/>
    <w:rsid w:val="11610A2A"/>
    <w:rsid w:val="116467B7"/>
    <w:rsid w:val="117EDE0C"/>
    <w:rsid w:val="1193289C"/>
    <w:rsid w:val="11AC17BF"/>
    <w:rsid w:val="12086AC4"/>
    <w:rsid w:val="12E60311"/>
    <w:rsid w:val="12EA61CA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7B42A76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9E37FA1"/>
    <w:rsid w:val="1A30CBEC"/>
    <w:rsid w:val="1A491286"/>
    <w:rsid w:val="1A4C40C4"/>
    <w:rsid w:val="1A510395"/>
    <w:rsid w:val="1A53061F"/>
    <w:rsid w:val="1A77CF3F"/>
    <w:rsid w:val="1A8A193D"/>
    <w:rsid w:val="1AA06F64"/>
    <w:rsid w:val="1AD2A2A5"/>
    <w:rsid w:val="1AD56264"/>
    <w:rsid w:val="1B08971E"/>
    <w:rsid w:val="1B553A60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3A3F8D"/>
    <w:rsid w:val="1DA6C739"/>
    <w:rsid w:val="1DC2E674"/>
    <w:rsid w:val="1E551952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69797A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213D0"/>
    <w:rsid w:val="257C582C"/>
    <w:rsid w:val="25BC6397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7A46D2"/>
    <w:rsid w:val="278159D1"/>
    <w:rsid w:val="279870F4"/>
    <w:rsid w:val="27C09307"/>
    <w:rsid w:val="282426E4"/>
    <w:rsid w:val="28CF7FA3"/>
    <w:rsid w:val="2911040A"/>
    <w:rsid w:val="2931C152"/>
    <w:rsid w:val="29437541"/>
    <w:rsid w:val="29520814"/>
    <w:rsid w:val="29C854AA"/>
    <w:rsid w:val="29D223B5"/>
    <w:rsid w:val="29EAAD30"/>
    <w:rsid w:val="29F05B4A"/>
    <w:rsid w:val="29F3CD77"/>
    <w:rsid w:val="2A6974FD"/>
    <w:rsid w:val="2A722222"/>
    <w:rsid w:val="2AB144C9"/>
    <w:rsid w:val="2B344707"/>
    <w:rsid w:val="2B48F5E3"/>
    <w:rsid w:val="2B9531BD"/>
    <w:rsid w:val="2BEA6A50"/>
    <w:rsid w:val="2CC1297B"/>
    <w:rsid w:val="2CD97DB9"/>
    <w:rsid w:val="2CFB6FD1"/>
    <w:rsid w:val="2D1B0E35"/>
    <w:rsid w:val="2D1EDCE1"/>
    <w:rsid w:val="2D24086A"/>
    <w:rsid w:val="2D3F6F47"/>
    <w:rsid w:val="2D525BAA"/>
    <w:rsid w:val="2D724D1D"/>
    <w:rsid w:val="2DA6547A"/>
    <w:rsid w:val="2DC33447"/>
    <w:rsid w:val="2DE735DA"/>
    <w:rsid w:val="2DFD2E10"/>
    <w:rsid w:val="2E674BC5"/>
    <w:rsid w:val="2EAC842F"/>
    <w:rsid w:val="2EAF496F"/>
    <w:rsid w:val="2F032F78"/>
    <w:rsid w:val="2F406212"/>
    <w:rsid w:val="2F6827A5"/>
    <w:rsid w:val="2FC09D2F"/>
    <w:rsid w:val="30647764"/>
    <w:rsid w:val="308F58BB"/>
    <w:rsid w:val="309D614E"/>
    <w:rsid w:val="314B2D35"/>
    <w:rsid w:val="3257D4B7"/>
    <w:rsid w:val="32951393"/>
    <w:rsid w:val="32B0D1EF"/>
    <w:rsid w:val="32D3FC4D"/>
    <w:rsid w:val="3317283E"/>
    <w:rsid w:val="33710526"/>
    <w:rsid w:val="33CA4075"/>
    <w:rsid w:val="33DC1E24"/>
    <w:rsid w:val="33E04634"/>
    <w:rsid w:val="343C4530"/>
    <w:rsid w:val="34661C93"/>
    <w:rsid w:val="347F382E"/>
    <w:rsid w:val="34927F3E"/>
    <w:rsid w:val="34CCC7FB"/>
    <w:rsid w:val="3544B5AF"/>
    <w:rsid w:val="35535719"/>
    <w:rsid w:val="357BCEA5"/>
    <w:rsid w:val="35B8B9EF"/>
    <w:rsid w:val="35CEF97A"/>
    <w:rsid w:val="35F45EB9"/>
    <w:rsid w:val="36093A99"/>
    <w:rsid w:val="366D0E58"/>
    <w:rsid w:val="37264133"/>
    <w:rsid w:val="372B69DC"/>
    <w:rsid w:val="374B53B3"/>
    <w:rsid w:val="37734368"/>
    <w:rsid w:val="379A25D9"/>
    <w:rsid w:val="37D3DF89"/>
    <w:rsid w:val="38A20DF8"/>
    <w:rsid w:val="38ADF080"/>
    <w:rsid w:val="38D5034D"/>
    <w:rsid w:val="38FED4EF"/>
    <w:rsid w:val="39347289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EFF6BE9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1F72149"/>
    <w:rsid w:val="429AE1D9"/>
    <w:rsid w:val="42C46384"/>
    <w:rsid w:val="436634C5"/>
    <w:rsid w:val="43FD3798"/>
    <w:rsid w:val="441005FA"/>
    <w:rsid w:val="4417D5E8"/>
    <w:rsid w:val="448E2ADC"/>
    <w:rsid w:val="44A62CC6"/>
    <w:rsid w:val="45236DFE"/>
    <w:rsid w:val="45459165"/>
    <w:rsid w:val="454D6BCE"/>
    <w:rsid w:val="457933D4"/>
    <w:rsid w:val="45D28097"/>
    <w:rsid w:val="4626FBBF"/>
    <w:rsid w:val="463DFCE1"/>
    <w:rsid w:val="466B6F30"/>
    <w:rsid w:val="46A1E733"/>
    <w:rsid w:val="46E97B89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1C53BF"/>
    <w:rsid w:val="4A20D054"/>
    <w:rsid w:val="4A9D9324"/>
    <w:rsid w:val="4B7F6F47"/>
    <w:rsid w:val="4BA0E6E6"/>
    <w:rsid w:val="4BB564C8"/>
    <w:rsid w:val="4BF01959"/>
    <w:rsid w:val="4BFF2F3E"/>
    <w:rsid w:val="4C1F1B05"/>
    <w:rsid w:val="4C272B5E"/>
    <w:rsid w:val="4C2BB2E8"/>
    <w:rsid w:val="4C3C94C2"/>
    <w:rsid w:val="4C601FE9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EF47F2F"/>
    <w:rsid w:val="4F0C4A11"/>
    <w:rsid w:val="4F531CB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B22A95"/>
    <w:rsid w:val="51DAE1C3"/>
    <w:rsid w:val="51E49182"/>
    <w:rsid w:val="51E86499"/>
    <w:rsid w:val="522911AA"/>
    <w:rsid w:val="52645A03"/>
    <w:rsid w:val="52AADE7B"/>
    <w:rsid w:val="52E420CA"/>
    <w:rsid w:val="53AECE8A"/>
    <w:rsid w:val="53EF3235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5F2F12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B7361D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3A6635"/>
    <w:rsid w:val="5A9467BF"/>
    <w:rsid w:val="5A993204"/>
    <w:rsid w:val="5AFCCF25"/>
    <w:rsid w:val="5B09BC07"/>
    <w:rsid w:val="5B795789"/>
    <w:rsid w:val="5B96FCC5"/>
    <w:rsid w:val="5BCC54B4"/>
    <w:rsid w:val="5C000687"/>
    <w:rsid w:val="5C17FFF4"/>
    <w:rsid w:val="5CE80228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293DF3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476F4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6DF3B52"/>
    <w:rsid w:val="67692973"/>
    <w:rsid w:val="677F0180"/>
    <w:rsid w:val="677F974B"/>
    <w:rsid w:val="67CB8747"/>
    <w:rsid w:val="67F13D65"/>
    <w:rsid w:val="680D62D9"/>
    <w:rsid w:val="6811DECA"/>
    <w:rsid w:val="68164ED3"/>
    <w:rsid w:val="68D69D04"/>
    <w:rsid w:val="69066DDA"/>
    <w:rsid w:val="6946AB9C"/>
    <w:rsid w:val="69B64E2D"/>
    <w:rsid w:val="6A004FD4"/>
    <w:rsid w:val="6A0C1B0B"/>
    <w:rsid w:val="6A393383"/>
    <w:rsid w:val="6A809779"/>
    <w:rsid w:val="6A95EFAB"/>
    <w:rsid w:val="6ABAE3B6"/>
    <w:rsid w:val="6AE2E005"/>
    <w:rsid w:val="6AEF43CA"/>
    <w:rsid w:val="6B7EE912"/>
    <w:rsid w:val="6BF0E784"/>
    <w:rsid w:val="6CAE6A95"/>
    <w:rsid w:val="6CEB38B4"/>
    <w:rsid w:val="6D6C37CD"/>
    <w:rsid w:val="6DA58FBC"/>
    <w:rsid w:val="6E5EBBDF"/>
    <w:rsid w:val="6EC804DB"/>
    <w:rsid w:val="6EE2F9DF"/>
    <w:rsid w:val="6EE54DEB"/>
    <w:rsid w:val="6F0A852A"/>
    <w:rsid w:val="6FC41AF9"/>
    <w:rsid w:val="6FCCB240"/>
    <w:rsid w:val="6FEF3910"/>
    <w:rsid w:val="6FF48CEA"/>
    <w:rsid w:val="701D6C00"/>
    <w:rsid w:val="70963DD5"/>
    <w:rsid w:val="709B394E"/>
    <w:rsid w:val="7127BBFD"/>
    <w:rsid w:val="712FEA6D"/>
    <w:rsid w:val="7186A543"/>
    <w:rsid w:val="725FF75D"/>
    <w:rsid w:val="72EB22F3"/>
    <w:rsid w:val="73396415"/>
    <w:rsid w:val="7352CA17"/>
    <w:rsid w:val="735D279A"/>
    <w:rsid w:val="737C6B3F"/>
    <w:rsid w:val="737C95E7"/>
    <w:rsid w:val="73878555"/>
    <w:rsid w:val="73D4818C"/>
    <w:rsid w:val="73EA3AFE"/>
    <w:rsid w:val="744ADD31"/>
    <w:rsid w:val="746B7A8B"/>
    <w:rsid w:val="746D5662"/>
    <w:rsid w:val="74CC64E8"/>
    <w:rsid w:val="75834F63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AFB2BD3"/>
    <w:rsid w:val="7B16C4FC"/>
    <w:rsid w:val="7B1EEBF0"/>
    <w:rsid w:val="7B44216A"/>
    <w:rsid w:val="7B525167"/>
    <w:rsid w:val="7B59AAA8"/>
    <w:rsid w:val="7BC06229"/>
    <w:rsid w:val="7BEE1DBA"/>
    <w:rsid w:val="7CF7EAF8"/>
    <w:rsid w:val="7D08CA1D"/>
    <w:rsid w:val="7D5510CE"/>
    <w:rsid w:val="7D9AE550"/>
    <w:rsid w:val="7DB214FA"/>
    <w:rsid w:val="7DC9A90D"/>
    <w:rsid w:val="7DD035F6"/>
    <w:rsid w:val="7DD331BF"/>
    <w:rsid w:val="7DE4FDE7"/>
    <w:rsid w:val="7E31D513"/>
    <w:rsid w:val="7E4EE52C"/>
    <w:rsid w:val="7E6C6CF7"/>
    <w:rsid w:val="7EDC90AC"/>
    <w:rsid w:val="7EDEE352"/>
    <w:rsid w:val="7F157748"/>
    <w:rsid w:val="7F4CAD35"/>
    <w:rsid w:val="7F7E59C3"/>
    <w:rsid w:val="7FBB6578"/>
    <w:rsid w:val="7FE5285B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3">
    <w:name w:val="heading 1"/>
    <w:basedOn w:val="4"/>
    <w:next w:val="1"/>
    <w:link w:val="27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5">
    <w:name w:val="heading 2"/>
    <w:basedOn w:val="3"/>
    <w:next w:val="1"/>
    <w:link w:val="28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29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48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8">
    <w:name w:val="heading 5"/>
    <w:basedOn w:val="7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10">
    <w:name w:val="heading 7"/>
    <w:basedOn w:val="1"/>
    <w:next w:val="1"/>
    <w:link w:val="51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1">
    <w:name w:val="heading 8"/>
    <w:basedOn w:val="3"/>
    <w:next w:val="1"/>
    <w:link w:val="52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2">
    <w:name w:val="heading 9"/>
    <w:basedOn w:val="11"/>
    <w:next w:val="1"/>
    <w:link w:val="53"/>
    <w:qFormat/>
    <w:uiPriority w:val="0"/>
    <w:pPr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4">
    <w:name w:val="header"/>
    <w:basedOn w:val="1"/>
    <w:link w:val="47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3">
    <w:name w:val="caption"/>
    <w:basedOn w:val="1"/>
    <w:next w:val="1"/>
    <w:link w:val="54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4">
    <w:name w:val="annotation text"/>
    <w:basedOn w:val="1"/>
    <w:link w:val="56"/>
    <w:unhideWhenUsed/>
    <w:qFormat/>
    <w:uiPriority w:val="0"/>
    <w:pPr>
      <w:textAlignment w:val="baseline"/>
    </w:pPr>
  </w:style>
  <w:style w:type="paragraph" w:styleId="15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6">
    <w:name w:val="Balloon Text"/>
    <w:basedOn w:val="1"/>
    <w:link w:val="26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7">
    <w:name w:val="footer"/>
    <w:basedOn w:val="1"/>
    <w:link w:val="55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8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9">
    <w:name w:val="annotation subject"/>
    <w:basedOn w:val="14"/>
    <w:next w:val="14"/>
    <w:link w:val="57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0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mphasis"/>
    <w:qFormat/>
    <w:uiPriority w:val="0"/>
    <w:rPr>
      <w:i/>
      <w:iCs/>
    </w:rPr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basedOn w:val="22"/>
    <w:semiHidden/>
    <w:unhideWhenUsed/>
    <w:qFormat/>
    <w:uiPriority w:val="0"/>
    <w:rPr>
      <w:sz w:val="16"/>
      <w:szCs w:val="16"/>
    </w:rPr>
  </w:style>
  <w:style w:type="character" w:customStyle="1" w:styleId="26">
    <w:name w:val="批注框文本 字符"/>
    <w:basedOn w:val="22"/>
    <w:link w:val="16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7">
    <w:name w:val="标题 1 字符"/>
    <w:link w:val="3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8">
    <w:name w:val="标题 2 字符"/>
    <w:link w:val="5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9">
    <w:name w:val="标题 3 字符"/>
    <w:basedOn w:val="22"/>
    <w:link w:val="6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30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1">
    <w:name w:val="List Paragraph"/>
    <w:basedOn w:val="1"/>
    <w:link w:val="32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2">
    <w:name w:val="列表段落 字符"/>
    <w:link w:val="31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3">
    <w:name w:val="Doc-text2"/>
    <w:basedOn w:val="1"/>
    <w:link w:val="3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4">
    <w:name w:val="Doc-text2 Char"/>
    <w:link w:val="33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5">
    <w:name w:val="Header 1"/>
    <w:basedOn w:val="3"/>
    <w:link w:val="36"/>
    <w:qFormat/>
    <w:uiPriority w:val="0"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36">
    <w:name w:val="Header 1 Char"/>
    <w:link w:val="35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7">
    <w:name w:val="Comments"/>
    <w:basedOn w:val="1"/>
    <w:link w:val="38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8">
    <w:name w:val="Comments Char"/>
    <w:link w:val="37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9">
    <w:name w:val="Doc-title"/>
    <w:basedOn w:val="1"/>
    <w:next w:val="33"/>
    <w:link w:val="40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40">
    <w:name w:val="Doc-title Char"/>
    <w:link w:val="3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1">
    <w:name w:val="MiniHeading"/>
    <w:basedOn w:val="37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2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3">
    <w:name w:val="list2"/>
    <w:basedOn w:val="31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4">
    <w:name w:val="Bold Comments"/>
    <w:basedOn w:val="1"/>
    <w:link w:val="45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5">
    <w:name w:val="Bold Comments Char"/>
    <w:link w:val="4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6">
    <w:name w:val="Comments-red"/>
    <w:basedOn w:val="37"/>
    <w:qFormat/>
    <w:uiPriority w:val="0"/>
    <w:pPr>
      <w:spacing w:before="40"/>
    </w:pPr>
    <w:rPr>
      <w:color w:val="FF0000"/>
      <w:sz w:val="18"/>
    </w:rPr>
  </w:style>
  <w:style w:type="character" w:customStyle="1" w:styleId="47">
    <w:name w:val="页眉 字符"/>
    <w:basedOn w:val="22"/>
    <w:link w:val="4"/>
    <w:qFormat/>
    <w:uiPriority w:val="99"/>
    <w:rPr>
      <w:rFonts w:ascii="Times New Roman" w:hAnsi="Times New Roman"/>
      <w:lang w:eastAsia="en-US"/>
    </w:rPr>
  </w:style>
  <w:style w:type="character" w:customStyle="1" w:styleId="48">
    <w:name w:val="标题 4 字符"/>
    <w:link w:val="7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9">
    <w:name w:val="标题 5 字符"/>
    <w:basedOn w:val="22"/>
    <w:link w:val="8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50">
    <w:name w:val="标题 6 字符"/>
    <w:basedOn w:val="22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标题 7 字符"/>
    <w:basedOn w:val="22"/>
    <w:link w:val="10"/>
    <w:qFormat/>
    <w:uiPriority w:val="0"/>
    <w:rPr>
      <w:rFonts w:ascii="Arial" w:hAnsi="Arial" w:eastAsia="Arial"/>
      <w:lang w:val="en-GB" w:eastAsia="en-US"/>
    </w:rPr>
  </w:style>
  <w:style w:type="character" w:customStyle="1" w:styleId="52">
    <w:name w:val="标题 8 字符"/>
    <w:basedOn w:val="22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标题 9 字符"/>
    <w:basedOn w:val="22"/>
    <w:link w:val="12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4">
    <w:name w:val="题注 字符"/>
    <w:link w:val="13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5">
    <w:name w:val="页脚 字符"/>
    <w:basedOn w:val="22"/>
    <w:link w:val="17"/>
    <w:qFormat/>
    <w:uiPriority w:val="99"/>
    <w:rPr>
      <w:rFonts w:ascii="Times New Roman" w:hAnsi="Times New Roman"/>
      <w:lang w:eastAsia="en-US"/>
    </w:rPr>
  </w:style>
  <w:style w:type="character" w:customStyle="1" w:styleId="56">
    <w:name w:val="批注文字 字符"/>
    <w:basedOn w:val="22"/>
    <w:link w:val="14"/>
    <w:qFormat/>
    <w:uiPriority w:val="0"/>
    <w:rPr>
      <w:rFonts w:ascii="Times New Roman" w:hAnsi="Times New Roman"/>
      <w:lang w:eastAsia="en-US"/>
    </w:rPr>
  </w:style>
  <w:style w:type="character" w:customStyle="1" w:styleId="57">
    <w:name w:val="批注主题 字符"/>
    <w:basedOn w:val="56"/>
    <w:link w:val="19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8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9">
    <w:name w:val="Subtle Emphasis1"/>
    <w:basedOn w:val="2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60">
    <w:name w:val="fontstyle01"/>
    <w:basedOn w:val="22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1">
    <w:name w:val="Mention1"/>
    <w:basedOn w:val="22"/>
    <w:unhideWhenUsed/>
    <w:qFormat/>
    <w:uiPriority w:val="99"/>
    <w:rPr>
      <w:color w:val="2B579A"/>
      <w:shd w:val="clear" w:color="auto" w:fill="E6E6E6"/>
    </w:rPr>
  </w:style>
  <w:style w:type="character" w:customStyle="1" w:styleId="62">
    <w:name w:val="fontstyle21"/>
    <w:basedOn w:val="22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3">
    <w:name w:val="main text Char"/>
    <w:link w:val="64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main text"/>
    <w:basedOn w:val="1"/>
    <w:link w:val="63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5">
    <w:name w:val="NO"/>
    <w:basedOn w:val="1"/>
    <w:link w:val="68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6">
    <w:name w:val="B1"/>
    <w:basedOn w:val="18"/>
    <w:link w:val="67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7">
    <w:name w:val="B1 Char1"/>
    <w:link w:val="6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8">
    <w:name w:val="NO Char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9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70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1">
    <w:name w:val="B2"/>
    <w:basedOn w:val="15"/>
    <w:link w:val="72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2">
    <w:name w:val="B2 Char"/>
    <w:link w:val="7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3">
    <w:name w:val="Unresolved Mention1"/>
    <w:basedOn w:val="22"/>
    <w:unhideWhenUsed/>
    <w:qFormat/>
    <w:uiPriority w:val="99"/>
    <w:rPr>
      <w:color w:val="605E5C"/>
      <w:shd w:val="clear" w:color="auto" w:fill="E1DFDD"/>
    </w:rPr>
  </w:style>
  <w:style w:type="paragraph" w:customStyle="1" w:styleId="74">
    <w:name w:val="PL"/>
    <w:link w:val="7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5">
    <w:name w:val="PL Char"/>
    <w:link w:val="7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6">
    <w:name w:val="B1 Char"/>
    <w:qFormat/>
    <w:uiPriority w:val="0"/>
  </w:style>
  <w:style w:type="paragraph" w:customStyle="1" w:styleId="77">
    <w:name w:val="TAL"/>
    <w:basedOn w:val="1"/>
    <w:link w:val="80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8">
    <w:name w:val="TAH"/>
    <w:basedOn w:val="1"/>
    <w:link w:val="81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9">
    <w:name w:val="TAN"/>
    <w:basedOn w:val="77"/>
    <w:link w:val="82"/>
    <w:qFormat/>
    <w:uiPriority w:val="99"/>
    <w:pPr>
      <w:ind w:left="851" w:hanging="851"/>
    </w:pPr>
  </w:style>
  <w:style w:type="character" w:customStyle="1" w:styleId="80">
    <w:name w:val="TAL Car"/>
    <w:link w:val="77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1">
    <w:name w:val="TAH Car"/>
    <w:link w:val="78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2">
    <w:name w:val="TAN Char"/>
    <w:link w:val="79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3">
    <w:name w:val="Editor's Note"/>
    <w:basedOn w:val="65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4">
    <w:name w:val="ui-provider"/>
    <w:basedOn w:val="22"/>
    <w:qFormat/>
    <w:uiPriority w:val="0"/>
  </w:style>
  <w:style w:type="paragraph" w:customStyle="1" w:styleId="85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6">
    <w:name w:val="B1 (文字)"/>
    <w:qFormat/>
    <w:uiPriority w:val="0"/>
    <w:rPr>
      <w:lang w:eastAsia="en-US"/>
    </w:rPr>
  </w:style>
  <w:style w:type="paragraph" w:customStyle="1" w:styleId="87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8">
    <w:name w:val="Quote"/>
    <w:basedOn w:val="1"/>
    <w:next w:val="1"/>
    <w:link w:val="89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9">
    <w:name w:val="引用 字符"/>
    <w:basedOn w:val="22"/>
    <w:link w:val="88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90">
    <w:name w:val="KP List"/>
    <w:basedOn w:val="31"/>
    <w:link w:val="9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1">
    <w:name w:val="KP List Char"/>
    <w:basedOn w:val="22"/>
    <w:link w:val="90"/>
    <w:qFormat/>
    <w:uiPriority w:val="0"/>
    <w:rPr>
      <w:rFonts w:ascii="Times New Roman" w:hAnsi="Times New Roman"/>
    </w:rPr>
  </w:style>
  <w:style w:type="table" w:customStyle="1" w:styleId="92">
    <w:name w:val="TableGrid1"/>
    <w:basedOn w:val="20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3">
    <w:name w:val="cf01"/>
    <w:basedOn w:val="22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4">
    <w:name w:val="확인되지 않은 멘션1"/>
    <w:basedOn w:val="2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Revision2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6">
    <w:name w:val="LSHeader"/>
    <w:qFormat/>
    <w:uiPriority w:val="0"/>
    <w:pPr>
      <w:tabs>
        <w:tab w:val="right" w:pos="9781"/>
      </w:tabs>
    </w:pPr>
    <w:rPr>
      <w:rFonts w:ascii="Arial" w:hAnsi="Arial" w:eastAsiaTheme="minorEastAsia" w:cstheme="minorBidi"/>
      <w:b/>
      <w:sz w:val="24"/>
      <w:lang w:val="en-US" w:eastAsia="zh-CN" w:bidi="ar-SA"/>
    </w:rPr>
  </w:style>
  <w:style w:type="paragraph" w:customStyle="1" w:styleId="97">
    <w:name w:val="Revision3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~WRL0003.tmp</Template>
  <Company>Ericsson</Company>
  <Pages>2</Pages>
  <Words>353</Words>
  <Characters>2030</Characters>
  <Lines>17</Lines>
  <Paragraphs>4</Paragraphs>
  <TotalTime>2</TotalTime>
  <ScaleCrop>false</ScaleCrop>
  <LinksUpToDate>false</LinksUpToDate>
  <CharactersWithSpaces>2420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2026-02-12T15:00:00Z</dcterms:created>
  <dc:creator>Intel - Li, Ziyi</dc:creator>
  <cp:lastModifiedBy>ZTE-Mengzhen</cp:lastModifiedBy>
  <dcterms:modified xsi:type="dcterms:W3CDTF">2026-02-12T15:54:40Z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2052-11.8.2.11718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876A879644A34E48AFE5411FB7A63CAA</vt:lpwstr>
  </property>
  <property fmtid="{D5CDD505-2E9C-101B-9397-08002B2CF9AE}" pid="18" name="KSOTemplateDocerSaveRecord">
    <vt:lpwstr>eyJoZGlkIjoiMjBlZGQ1NjY2ODc1ZTk1YmY0MGY0OGYzMjFlOTlhMWEiLCJ1c2VySWQiOiIzNjg1MTc4MzQifQ==</vt:lpwstr>
  </property>
</Properties>
</file>